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37A0" w:rsidRPr="00BF791A" w:rsidRDefault="005537A0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BF791A">
        <w:rPr>
          <w:rFonts w:ascii="Arial" w:hAnsi="Arial" w:cs="Arial"/>
          <w:b/>
          <w:caps/>
          <w:sz w:val="28"/>
          <w:szCs w:val="28"/>
        </w:rPr>
        <w:t xml:space="preserve">moção nº </w:t>
      </w:r>
      <w:r w:rsidRPr="00B939FC">
        <w:rPr>
          <w:rFonts w:ascii="Arial" w:hAnsi="Arial" w:cs="Arial"/>
          <w:b/>
          <w:caps/>
          <w:noProof/>
          <w:sz w:val="28"/>
          <w:szCs w:val="28"/>
        </w:rPr>
        <w:t>1659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5537A0" w:rsidRPr="00BF791A" w:rsidTr="002B152C">
        <w:tc>
          <w:tcPr>
            <w:tcW w:w="1030" w:type="dxa"/>
          </w:tcPr>
          <w:p w:rsidR="005537A0" w:rsidRPr="00BF791A" w:rsidRDefault="005537A0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5537A0" w:rsidRPr="00BF791A" w:rsidRDefault="005537A0" w:rsidP="00712BD6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</w:t>
            </w:r>
            <w:r w:rsidRPr="00B939FC">
              <w:rPr>
                <w:rFonts w:ascii="Arial" w:hAnsi="Arial" w:cs="Arial"/>
                <w:noProof/>
                <w:sz w:val="20"/>
                <w:szCs w:val="20"/>
              </w:rPr>
              <w:t>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bookmarkStart w:id="0" w:name="_GoBack"/>
            <w:r w:rsidRPr="00B939FC">
              <w:rPr>
                <w:rFonts w:ascii="Arial" w:hAnsi="Arial" w:cs="Arial"/>
                <w:noProof/>
                <w:sz w:val="20"/>
                <w:szCs w:val="20"/>
              </w:rPr>
              <w:t>Igreja Evangélica Avivamento Bíblico II Dom Pedro</w:t>
            </w:r>
            <w:bookmarkEnd w:id="0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939FC">
              <w:rPr>
                <w:rFonts w:ascii="Arial" w:hAnsi="Arial" w:cs="Arial"/>
                <w:noProof/>
                <w:sz w:val="20"/>
                <w:szCs w:val="20"/>
              </w:rPr>
              <w:t>pela brilhante apresentação de teatro na 3ª edição do Jacareí Gospel Festival, ocorrido de 10 a 15 de agosto do presente ano, no EducaMais Jacareí.</w:t>
            </w:r>
          </w:p>
        </w:tc>
      </w:tr>
    </w:tbl>
    <w:p w:rsidR="005537A0" w:rsidRPr="00BF791A" w:rsidRDefault="005537A0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5537A0" w:rsidRDefault="005537A0" w:rsidP="00E1261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>
        <w:rPr>
          <w:rFonts w:ascii="Arial" w:hAnsi="Arial" w:cs="Arial"/>
        </w:rPr>
        <w:t xml:space="preserve">nossas congratulações </w:t>
      </w:r>
      <w:r w:rsidRPr="00B939FC">
        <w:rPr>
          <w:rFonts w:ascii="Arial" w:hAnsi="Arial" w:cs="Arial"/>
          <w:noProof/>
        </w:rPr>
        <w:t>à</w:t>
      </w:r>
      <w:r>
        <w:rPr>
          <w:rFonts w:ascii="Arial" w:hAnsi="Arial" w:cs="Arial"/>
        </w:rPr>
        <w:t xml:space="preserve"> </w:t>
      </w:r>
      <w:r w:rsidRPr="00B939FC">
        <w:rPr>
          <w:rFonts w:ascii="Arial" w:hAnsi="Arial" w:cs="Arial"/>
          <w:noProof/>
        </w:rPr>
        <w:t>Igreja Evangélica Avivamento Bíblico II Dom Pedro</w:t>
      </w:r>
      <w:r>
        <w:rPr>
          <w:rFonts w:ascii="Arial" w:hAnsi="Arial" w:cs="Arial"/>
        </w:rPr>
        <w:t xml:space="preserve"> </w:t>
      </w:r>
      <w:r w:rsidRPr="00B939FC">
        <w:rPr>
          <w:rFonts w:ascii="Arial" w:hAnsi="Arial" w:cs="Arial"/>
          <w:noProof/>
        </w:rPr>
        <w:t>pela brilhante apresentação de teatro na 3ª edição do Jacareí Gospel Festival, ocorrido de 10 a 15 de agosto do presente ano, no EducaMais Jacareí.</w:t>
      </w:r>
    </w:p>
    <w:p w:rsidR="005537A0" w:rsidRDefault="005537A0" w:rsidP="00CC50A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A579B5">
        <w:rPr>
          <w:rFonts w:ascii="Arial" w:hAnsi="Arial" w:cs="Arial"/>
          <w:noProof/>
        </w:rPr>
        <w:t>Reconhecemos o esforço, empenho e dedicação, manifestando nesta oportunidade os nossos sinceros agradecimentos por sua contribuição para a realização e sucesso deste grande evento.</w:t>
      </w:r>
    </w:p>
    <w:p w:rsidR="005537A0" w:rsidRPr="00BF791A" w:rsidRDefault="005537A0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</w:rPr>
        <w:t xml:space="preserve">respeitosamente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5537A0" w:rsidRPr="00BF791A" w:rsidRDefault="005537A0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5537A0" w:rsidRDefault="005537A0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>
        <w:rPr>
          <w:rFonts w:ascii="Arial" w:hAnsi="Arial" w:cs="Arial"/>
        </w:rPr>
        <w:t>26 de agosto de 2015.</w:t>
      </w:r>
    </w:p>
    <w:p w:rsidR="005537A0" w:rsidRDefault="005537A0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5537A0" w:rsidRDefault="005537A0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5537A0" w:rsidRDefault="005537A0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5537A0" w:rsidRPr="00E1261F" w:rsidRDefault="005537A0" w:rsidP="00E1261F">
      <w:pPr>
        <w:jc w:val="center"/>
        <w:rPr>
          <w:rFonts w:ascii="Arial" w:hAnsi="Arial"/>
          <w:b/>
        </w:rPr>
      </w:pPr>
      <w:r w:rsidRPr="00E1261F">
        <w:rPr>
          <w:rFonts w:ascii="Arial" w:hAnsi="Arial"/>
          <w:b/>
        </w:rPr>
        <w:t>FERNANDO DA ÓTICA ORIGINAL</w:t>
      </w:r>
    </w:p>
    <w:p w:rsidR="005537A0" w:rsidRDefault="005537A0" w:rsidP="00E1261F">
      <w:pPr>
        <w:jc w:val="center"/>
        <w:rPr>
          <w:rFonts w:ascii="Arial" w:hAnsi="Arial"/>
        </w:rPr>
        <w:sectPr w:rsidR="005537A0" w:rsidSect="005537A0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E1261F">
        <w:rPr>
          <w:rFonts w:ascii="Arial" w:hAnsi="Arial"/>
        </w:rPr>
        <w:t>Vereador – PSC</w:t>
      </w:r>
    </w:p>
    <w:p w:rsidR="005537A0" w:rsidRPr="00E1261F" w:rsidRDefault="005537A0" w:rsidP="00E1261F">
      <w:pPr>
        <w:jc w:val="center"/>
        <w:rPr>
          <w:rFonts w:ascii="Arial" w:hAnsi="Arial"/>
        </w:rPr>
      </w:pPr>
    </w:p>
    <w:sectPr w:rsidR="005537A0" w:rsidRPr="00E1261F" w:rsidSect="005537A0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4FD5" w:rsidRDefault="00E24FD5">
      <w:r>
        <w:separator/>
      </w:r>
    </w:p>
  </w:endnote>
  <w:endnote w:type="continuationSeparator" w:id="0">
    <w:p w:rsidR="00E24FD5" w:rsidRDefault="00E24F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37A0" w:rsidRDefault="005537A0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3050" w:rsidRDefault="00DB3050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4FD5" w:rsidRDefault="00E24FD5">
      <w:r>
        <w:separator/>
      </w:r>
    </w:p>
  </w:footnote>
  <w:footnote w:type="continuationSeparator" w:id="0">
    <w:p w:rsidR="00E24FD5" w:rsidRDefault="00E24F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37A0" w:rsidRDefault="005537A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4384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537A0" w:rsidRPr="00EB04D6" w:rsidRDefault="005537A0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5537A0" w:rsidRPr="00EB04D6" w:rsidRDefault="005537A0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537A0" w:rsidRPr="00F73DA3" w:rsidRDefault="005537A0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5537A0" w:rsidRPr="00F73DA3" w:rsidRDefault="005537A0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5537A0" w:rsidRPr="00F73DA3" w:rsidRDefault="005537A0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5537A0" w:rsidRPr="00F73DA3" w:rsidRDefault="005537A0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540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3050" w:rsidRDefault="00DB305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B3050" w:rsidRPr="00EB04D6" w:rsidRDefault="00DB3050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DB3050" w:rsidRPr="00EB04D6" w:rsidRDefault="00DB3050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B3050" w:rsidRPr="00F73DA3" w:rsidRDefault="00DB3050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B3050" w:rsidRPr="00F73DA3" w:rsidRDefault="00DB3050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DB3050" w:rsidRPr="00F73DA3" w:rsidRDefault="00DB3050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B3050" w:rsidRPr="00F73DA3" w:rsidRDefault="00DB3050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5760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70720"/>
    <w:rsid w:val="00487D64"/>
    <w:rsid w:val="00493115"/>
    <w:rsid w:val="004B7BA2"/>
    <w:rsid w:val="004E1E5B"/>
    <w:rsid w:val="004E46DA"/>
    <w:rsid w:val="004F1FA8"/>
    <w:rsid w:val="004F39E9"/>
    <w:rsid w:val="00505FD8"/>
    <w:rsid w:val="0053158A"/>
    <w:rsid w:val="00535E25"/>
    <w:rsid w:val="005537A0"/>
    <w:rsid w:val="005627D8"/>
    <w:rsid w:val="00564368"/>
    <w:rsid w:val="00581B6E"/>
    <w:rsid w:val="005B3D21"/>
    <w:rsid w:val="005C3938"/>
    <w:rsid w:val="005E138D"/>
    <w:rsid w:val="00624472"/>
    <w:rsid w:val="006426AE"/>
    <w:rsid w:val="00681021"/>
    <w:rsid w:val="00682E6E"/>
    <w:rsid w:val="0069312F"/>
    <w:rsid w:val="006A20D2"/>
    <w:rsid w:val="006B0B8E"/>
    <w:rsid w:val="006D6F7D"/>
    <w:rsid w:val="006E414F"/>
    <w:rsid w:val="006E7E66"/>
    <w:rsid w:val="006F208A"/>
    <w:rsid w:val="00712BD6"/>
    <w:rsid w:val="00715F74"/>
    <w:rsid w:val="00725E66"/>
    <w:rsid w:val="0073407F"/>
    <w:rsid w:val="00775A1B"/>
    <w:rsid w:val="007A7067"/>
    <w:rsid w:val="007F75CA"/>
    <w:rsid w:val="0080197E"/>
    <w:rsid w:val="00877E50"/>
    <w:rsid w:val="008909A4"/>
    <w:rsid w:val="008A0EB2"/>
    <w:rsid w:val="00961CEC"/>
    <w:rsid w:val="009768E6"/>
    <w:rsid w:val="009A2ABD"/>
    <w:rsid w:val="009B207E"/>
    <w:rsid w:val="009B32F8"/>
    <w:rsid w:val="009D434F"/>
    <w:rsid w:val="009D50D4"/>
    <w:rsid w:val="009E1F05"/>
    <w:rsid w:val="00A46B01"/>
    <w:rsid w:val="00A92CB9"/>
    <w:rsid w:val="00AC712C"/>
    <w:rsid w:val="00B71E17"/>
    <w:rsid w:val="00BA1565"/>
    <w:rsid w:val="00BD3C47"/>
    <w:rsid w:val="00BF791A"/>
    <w:rsid w:val="00C06BEA"/>
    <w:rsid w:val="00C36E68"/>
    <w:rsid w:val="00C37360"/>
    <w:rsid w:val="00C44D39"/>
    <w:rsid w:val="00CA759E"/>
    <w:rsid w:val="00CB2BAB"/>
    <w:rsid w:val="00CC50A7"/>
    <w:rsid w:val="00CF71AC"/>
    <w:rsid w:val="00CF7CFB"/>
    <w:rsid w:val="00D14EB1"/>
    <w:rsid w:val="00D2072E"/>
    <w:rsid w:val="00D669D3"/>
    <w:rsid w:val="00DB3050"/>
    <w:rsid w:val="00DB48F6"/>
    <w:rsid w:val="00DD2F19"/>
    <w:rsid w:val="00E11F92"/>
    <w:rsid w:val="00E1261F"/>
    <w:rsid w:val="00E14F37"/>
    <w:rsid w:val="00E24FD5"/>
    <w:rsid w:val="00E3022D"/>
    <w:rsid w:val="00E86C30"/>
    <w:rsid w:val="00E90C30"/>
    <w:rsid w:val="00EB04D6"/>
    <w:rsid w:val="00ED2065"/>
    <w:rsid w:val="00ED5274"/>
    <w:rsid w:val="00EE57BE"/>
    <w:rsid w:val="00F27895"/>
    <w:rsid w:val="00F420E5"/>
    <w:rsid w:val="00F73DA3"/>
    <w:rsid w:val="00FA2D2B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162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1</cp:revision>
  <cp:lastPrinted>2014-12-11T13:13:00Z</cp:lastPrinted>
  <dcterms:created xsi:type="dcterms:W3CDTF">2015-08-25T13:31:00Z</dcterms:created>
  <dcterms:modified xsi:type="dcterms:W3CDTF">2015-08-25T13:32:00Z</dcterms:modified>
</cp:coreProperties>
</file>